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6BD7B" w14:textId="77777777" w:rsidR="006829CB" w:rsidRDefault="006829CB" w:rsidP="006829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SHOTTE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68DFF0D9" w14:textId="77777777" w:rsidR="006829CB" w:rsidRDefault="006829CB" w:rsidP="006829CB">
      <w:pPr>
        <w:pStyle w:val="NoSpacing"/>
        <w:rPr>
          <w:rFonts w:eastAsia="Times New Roman" w:cs="Times New Roman"/>
          <w:szCs w:val="24"/>
        </w:rPr>
      </w:pPr>
    </w:p>
    <w:p w14:paraId="72279483" w14:textId="77777777" w:rsidR="006829CB" w:rsidRDefault="006829CB" w:rsidP="006829CB">
      <w:pPr>
        <w:pStyle w:val="NoSpacing"/>
        <w:rPr>
          <w:rFonts w:eastAsia="Times New Roman" w:cs="Times New Roman"/>
          <w:szCs w:val="24"/>
        </w:rPr>
      </w:pPr>
    </w:p>
    <w:p w14:paraId="73796411" w14:textId="77777777" w:rsidR="006829CB" w:rsidRDefault="006829CB" w:rsidP="006829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Cray,</w:t>
      </w:r>
    </w:p>
    <w:p w14:paraId="1300D165" w14:textId="77777777" w:rsidR="006829CB" w:rsidRDefault="006829CB" w:rsidP="006829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Kent,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Henry </w:t>
      </w:r>
      <w:proofErr w:type="gramStart"/>
      <w:r>
        <w:rPr>
          <w:rFonts w:eastAsia="Times New Roman" w:cs="Times New Roman"/>
          <w:szCs w:val="24"/>
        </w:rPr>
        <w:t>Bruyn(</w:t>
      </w:r>
      <w:proofErr w:type="gramEnd"/>
      <w:r>
        <w:rPr>
          <w:rFonts w:eastAsia="Times New Roman" w:cs="Times New Roman"/>
          <w:szCs w:val="24"/>
        </w:rPr>
        <w:t>d.1467)(q.v.).</w:t>
      </w:r>
    </w:p>
    <w:p w14:paraId="216DD4DA" w14:textId="77777777" w:rsidR="006829CB" w:rsidRDefault="006829CB" w:rsidP="006829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D8B7BC7" w14:textId="77777777" w:rsidR="006829CB" w:rsidRDefault="006829CB" w:rsidP="006829C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p.155)</w:t>
      </w:r>
    </w:p>
    <w:p w14:paraId="3B1826D5" w14:textId="77777777" w:rsidR="006829CB" w:rsidRDefault="006829CB" w:rsidP="006829CB">
      <w:pPr>
        <w:pStyle w:val="NoSpacing"/>
        <w:rPr>
          <w:rFonts w:eastAsia="Times New Roman" w:cs="Times New Roman"/>
          <w:szCs w:val="24"/>
        </w:rPr>
      </w:pPr>
    </w:p>
    <w:p w14:paraId="2896934B" w14:textId="77777777" w:rsidR="006829CB" w:rsidRDefault="006829CB" w:rsidP="006829CB">
      <w:pPr>
        <w:pStyle w:val="NoSpacing"/>
        <w:rPr>
          <w:rFonts w:eastAsia="Times New Roman" w:cs="Times New Roman"/>
          <w:szCs w:val="24"/>
        </w:rPr>
      </w:pPr>
    </w:p>
    <w:p w14:paraId="339D7CE3" w14:textId="77777777" w:rsidR="006829CB" w:rsidRDefault="006829CB" w:rsidP="006829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November 2023</w:t>
      </w:r>
    </w:p>
    <w:p w14:paraId="527FBF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3CB1F" w14:textId="77777777" w:rsidR="006829CB" w:rsidRDefault="006829CB" w:rsidP="009139A6">
      <w:r>
        <w:separator/>
      </w:r>
    </w:p>
  </w:endnote>
  <w:endnote w:type="continuationSeparator" w:id="0">
    <w:p w14:paraId="16E1390A" w14:textId="77777777" w:rsidR="006829CB" w:rsidRDefault="006829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4C3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8A7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7A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DD5F" w14:textId="77777777" w:rsidR="006829CB" w:rsidRDefault="006829CB" w:rsidP="009139A6">
      <w:r>
        <w:separator/>
      </w:r>
    </w:p>
  </w:footnote>
  <w:footnote w:type="continuationSeparator" w:id="0">
    <w:p w14:paraId="7258614A" w14:textId="77777777" w:rsidR="006829CB" w:rsidRDefault="006829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0A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C6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8A4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9CB"/>
    <w:rsid w:val="000666E0"/>
    <w:rsid w:val="002510B7"/>
    <w:rsid w:val="005C130B"/>
    <w:rsid w:val="006829C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F437B"/>
  <w15:chartTrackingRefBased/>
  <w15:docId w15:val="{8C7FEFB7-F179-45B6-A6AB-EDBEF5BD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2023-11-22T20:22:00Z</dcterms:created>
  <dcterms:modified xsi:type="dcterms:W3CDTF">2023-11-22T20:24:00Z</dcterms:modified>
</cp:coreProperties>
</file>